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1DB3" w14:textId="0428B2B3" w:rsidR="00BA00AB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URMSTON</w:t>
      </w:r>
      <w:r>
        <w:rPr>
          <w:rFonts w:ascii="Times New Roman" w:hAnsi="Times New Roman" w:cs="Times New Roman"/>
          <w:sz w:val="24"/>
          <w:szCs w:val="24"/>
        </w:rPr>
        <w:t xml:space="preserve">        (d.1494)</w:t>
      </w:r>
    </w:p>
    <w:p w14:paraId="285C3DEB" w14:textId="6B8928C0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Lichfield diocese. Churchman.</w:t>
      </w:r>
    </w:p>
    <w:p w14:paraId="07ED3B26" w14:textId="3302DBC6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612E6" w14:textId="56FFBE78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3AF549" w14:textId="06E36154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1477-8</w:t>
      </w:r>
      <w:r>
        <w:rPr>
          <w:rFonts w:ascii="Times New Roman" w:hAnsi="Times New Roman" w:cs="Times New Roman"/>
          <w:sz w:val="24"/>
          <w:szCs w:val="24"/>
        </w:rPr>
        <w:tab/>
        <w:t xml:space="preserve">B.A.     </w:t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</w:t>
      </w:r>
      <w:r>
        <w:rPr>
          <w:rFonts w:ascii="Times New Roman" w:hAnsi="Times New Roman" w:cs="Times New Roman"/>
          <w:sz w:val="24"/>
          <w:szCs w:val="24"/>
        </w:rPr>
        <w:t>91)</w:t>
      </w:r>
    </w:p>
    <w:p w14:paraId="5C19965A" w14:textId="5C526517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was a Fellow of Pembroke Hall.    (ibid.)</w:t>
      </w:r>
    </w:p>
    <w:p w14:paraId="5FFD0D14" w14:textId="3E286DF5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Mar.1479</w:t>
      </w:r>
      <w:r>
        <w:rPr>
          <w:rFonts w:ascii="Times New Roman" w:hAnsi="Times New Roman" w:cs="Times New Roman"/>
          <w:sz w:val="24"/>
          <w:szCs w:val="24"/>
        </w:rPr>
        <w:tab/>
        <w:t>He was ordained sub-deacon at Norwich.   (ibid.)</w:t>
      </w:r>
    </w:p>
    <w:p w14:paraId="0855964D" w14:textId="0BD8A450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1483-4</w:t>
      </w:r>
      <w:r>
        <w:rPr>
          <w:rFonts w:ascii="Times New Roman" w:hAnsi="Times New Roman" w:cs="Times New Roman"/>
          <w:sz w:val="24"/>
          <w:szCs w:val="24"/>
        </w:rPr>
        <w:tab/>
        <w:t>B.D.     (ibid.)</w:t>
      </w:r>
    </w:p>
    <w:p w14:paraId="1124442B" w14:textId="300F2B6B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  <w:t>Proctor of Cambridge University.   (ibid.)</w:t>
      </w:r>
    </w:p>
    <w:p w14:paraId="5101726D" w14:textId="7152D65C" w:rsidR="00386E8F" w:rsidRDefault="00386E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1493-4</w:t>
      </w:r>
      <w:r>
        <w:rPr>
          <w:rFonts w:ascii="Times New Roman" w:hAnsi="Times New Roman" w:cs="Times New Roman"/>
          <w:sz w:val="24"/>
          <w:szCs w:val="24"/>
        </w:rPr>
        <w:tab/>
      </w:r>
      <w:r w:rsidR="00C65FDE">
        <w:rPr>
          <w:rFonts w:ascii="Times New Roman" w:hAnsi="Times New Roman" w:cs="Times New Roman"/>
          <w:sz w:val="24"/>
          <w:szCs w:val="24"/>
        </w:rPr>
        <w:t>Rector of St.Leonard’s, Foster Lane, London.     (ibid.)</w:t>
      </w:r>
    </w:p>
    <w:p w14:paraId="11F66B87" w14:textId="3587E74C" w:rsidR="00C65FDE" w:rsidRDefault="00C65F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C10C80" w14:textId="3E0965B0" w:rsidR="00C65FDE" w:rsidRDefault="00C65F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EECF4" w14:textId="0573EB12" w:rsidR="00C65FDE" w:rsidRPr="00386E8F" w:rsidRDefault="00C65F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2021</w:t>
      </w:r>
    </w:p>
    <w:sectPr w:rsidR="00C65FDE" w:rsidRPr="00386E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35ADF" w14:textId="77777777" w:rsidR="00386E8F" w:rsidRDefault="00386E8F" w:rsidP="009139A6">
      <w:r>
        <w:separator/>
      </w:r>
    </w:p>
  </w:endnote>
  <w:endnote w:type="continuationSeparator" w:id="0">
    <w:p w14:paraId="0E579027" w14:textId="77777777" w:rsidR="00386E8F" w:rsidRDefault="00386E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0A6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3F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31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C47EC" w14:textId="77777777" w:rsidR="00386E8F" w:rsidRDefault="00386E8F" w:rsidP="009139A6">
      <w:r>
        <w:separator/>
      </w:r>
    </w:p>
  </w:footnote>
  <w:footnote w:type="continuationSeparator" w:id="0">
    <w:p w14:paraId="1DCB6DD5" w14:textId="77777777" w:rsidR="00386E8F" w:rsidRDefault="00386E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8F6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26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31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8F"/>
    <w:rsid w:val="000666E0"/>
    <w:rsid w:val="002510B7"/>
    <w:rsid w:val="00386E8F"/>
    <w:rsid w:val="005C130B"/>
    <w:rsid w:val="00826F5C"/>
    <w:rsid w:val="009139A6"/>
    <w:rsid w:val="009448BB"/>
    <w:rsid w:val="00A3176C"/>
    <w:rsid w:val="00AE65F8"/>
    <w:rsid w:val="00BA00AB"/>
    <w:rsid w:val="00C65FD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BC65A"/>
  <w15:chartTrackingRefBased/>
  <w15:docId w15:val="{DA727449-E302-412F-BC11-B625D72B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2021-12-08T20:11:00Z</dcterms:created>
  <dcterms:modified xsi:type="dcterms:W3CDTF">2021-12-08T20:18:00Z</dcterms:modified>
</cp:coreProperties>
</file>